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079" w:rsidRDefault="00BA3079" w:rsidP="00755869">
      <w:pPr>
        <w:spacing w:after="0"/>
      </w:pPr>
      <w:smartTag w:uri="urn:schemas-microsoft-com:office:smarttags" w:element="address">
        <w:smartTag w:uri="urn:schemas-microsoft-com:office:smarttags" w:element="Street">
          <w:r>
            <w:t>22 Great Way</w:t>
          </w:r>
        </w:smartTag>
      </w:smartTag>
    </w:p>
    <w:p w:rsidR="00BA3079" w:rsidRDefault="00BA3079" w:rsidP="00755869">
      <w:pPr>
        <w:spacing w:after="0"/>
      </w:pPr>
      <w:smartTag w:uri="urn:schemas-microsoft-com:office:smarttags" w:element="place">
        <w:r>
          <w:t>Wolverhampton</w:t>
        </w:r>
      </w:smartTag>
    </w:p>
    <w:p w:rsidR="00BA3079" w:rsidRDefault="00BA3079" w:rsidP="00755869">
      <w:pPr>
        <w:spacing w:after="0"/>
      </w:pPr>
      <w:r>
        <w:t>WV5 6YT</w:t>
      </w:r>
    </w:p>
    <w:p w:rsidR="00BA3079" w:rsidRDefault="00BA3079" w:rsidP="00755869">
      <w:pPr>
        <w:spacing w:after="0"/>
      </w:pPr>
      <w:smartTag w:uri="urn:schemas-microsoft-com:office:smarttags" w:element="country-region">
        <w:smartTag w:uri="urn:schemas-microsoft-com:office:smarttags" w:element="place">
          <w:r>
            <w:t>UK</w:t>
          </w:r>
        </w:smartTag>
      </w:smartTag>
    </w:p>
    <w:p w:rsidR="00BA3079" w:rsidRDefault="00BA3079" w:rsidP="00755869">
      <w:pPr>
        <w:spacing w:after="0"/>
      </w:pPr>
      <w:r>
        <w:t>WV1</w:t>
      </w:r>
    </w:p>
    <w:p w:rsidR="00BA3079" w:rsidRDefault="00BA3079" w:rsidP="00755869">
      <w:pPr>
        <w:spacing w:after="0"/>
      </w:pPr>
    </w:p>
    <w:p w:rsidR="00BA3079" w:rsidRDefault="00BA3079" w:rsidP="00755869">
      <w:pPr>
        <w:spacing w:after="0"/>
      </w:pPr>
    </w:p>
    <w:p w:rsidR="00BA3079" w:rsidRPr="006F6014" w:rsidRDefault="00BA3079" w:rsidP="00755869">
      <w:pPr>
        <w:spacing w:after="0"/>
        <w:rPr>
          <w:b/>
        </w:rPr>
      </w:pPr>
      <w:r w:rsidRPr="006F6014">
        <w:rPr>
          <w:b/>
        </w:rPr>
        <w:t>DATE</w:t>
      </w:r>
    </w:p>
    <w:p w:rsidR="00BA3079" w:rsidRDefault="00BA3079" w:rsidP="00755869">
      <w:pPr>
        <w:spacing w:after="0"/>
      </w:pPr>
    </w:p>
    <w:p w:rsidR="00BA3079" w:rsidRDefault="00BA3079" w:rsidP="00755869">
      <w:pPr>
        <w:spacing w:after="0"/>
      </w:pPr>
    </w:p>
    <w:p w:rsidR="00BA3079" w:rsidRDefault="00BA3079" w:rsidP="00755869">
      <w:pPr>
        <w:spacing w:after="0"/>
      </w:pPr>
      <w:r>
        <w:t>Christian Carter Inc</w:t>
      </w:r>
    </w:p>
    <w:p w:rsidR="00BA3079" w:rsidRDefault="00BA3079" w:rsidP="00755869">
      <w:pPr>
        <w:spacing w:after="0"/>
      </w:pPr>
      <w:smartTag w:uri="urn:schemas-microsoft-com:office:smarttags" w:element="City">
        <w:r>
          <w:t>3960 Howard Hughes Parkway</w:t>
        </w:r>
      </w:smartTag>
    </w:p>
    <w:p w:rsidR="00BA3079" w:rsidRDefault="00BA3079" w:rsidP="00755869">
      <w:pPr>
        <w:spacing w:after="0"/>
      </w:pPr>
      <w:r>
        <w:t>5/Floor</w:t>
      </w:r>
    </w:p>
    <w:p w:rsidR="00BA3079" w:rsidRDefault="00BA3079" w:rsidP="00755869">
      <w:pPr>
        <w:spacing w:after="0"/>
      </w:pPr>
      <w:smartTag w:uri="urn:schemas-microsoft-com:office:smarttags" w:element="City">
        <w:r>
          <w:t>Las Vegas</w:t>
        </w:r>
      </w:smartTag>
    </w:p>
    <w:p w:rsidR="00BA3079" w:rsidRDefault="00BA3079" w:rsidP="00755869">
      <w:pPr>
        <w:spacing w:after="0"/>
      </w:pPr>
      <w:r>
        <w:t>NV89769</w:t>
      </w:r>
    </w:p>
    <w:p w:rsidR="00BA3079" w:rsidRDefault="00BA3079" w:rsidP="00755869">
      <w:pPr>
        <w:spacing w:after="0"/>
      </w:pPr>
    </w:p>
    <w:p w:rsidR="00BA3079" w:rsidRDefault="00BA3079" w:rsidP="00755869">
      <w:pPr>
        <w:spacing w:after="0"/>
      </w:pPr>
    </w:p>
    <w:p w:rsidR="00BA3079" w:rsidRDefault="00BA3079" w:rsidP="00755869">
      <w:pPr>
        <w:spacing w:after="0"/>
      </w:pPr>
      <w:r>
        <w:t>Dear Sir or Madam</w:t>
      </w:r>
    </w:p>
    <w:p w:rsidR="00BA3079" w:rsidRDefault="00BA3079" w:rsidP="00755869">
      <w:pPr>
        <w:spacing w:after="0"/>
      </w:pPr>
    </w:p>
    <w:p w:rsidR="00BA3079" w:rsidRDefault="00BA3079" w:rsidP="00755869">
      <w:pPr>
        <w:spacing w:after="0"/>
      </w:pPr>
      <w:r>
        <w:t>I wish to unsubscribe from  “Catch Him and Keep Him” emails and from the cd’s which I am receiving regularly. I note you are taking a regular sum from my bank account for this service, and I would like it to stop now please. I am happy to return the material if this is what is required; but after the first few cd’s I have not listened to any more; nor do I read the emails.</w:t>
      </w:r>
    </w:p>
    <w:p w:rsidR="00BA3079" w:rsidRDefault="00BA3079" w:rsidP="00755869">
      <w:pPr>
        <w:spacing w:after="0"/>
      </w:pPr>
    </w:p>
    <w:p w:rsidR="00BA3079" w:rsidRDefault="00BA3079" w:rsidP="00755869">
      <w:pPr>
        <w:spacing w:after="0"/>
      </w:pPr>
      <w:r>
        <w:t>My address is as above; my name is  NAME</w:t>
      </w:r>
    </w:p>
    <w:p w:rsidR="00BA3079" w:rsidRDefault="00BA3079" w:rsidP="00755869">
      <w:pPr>
        <w:spacing w:after="0"/>
      </w:pPr>
    </w:p>
    <w:p w:rsidR="00BA3079" w:rsidRDefault="00BA3079" w:rsidP="00755869">
      <w:pPr>
        <w:spacing w:after="0"/>
      </w:pPr>
      <w:r>
        <w:t>Your assistance with this matter would be greatly appreciated.</w:t>
      </w:r>
    </w:p>
    <w:p w:rsidR="00BA3079" w:rsidRDefault="00BA3079" w:rsidP="00755869">
      <w:pPr>
        <w:spacing w:after="0"/>
      </w:pPr>
    </w:p>
    <w:p w:rsidR="00BA3079" w:rsidRDefault="00BA3079" w:rsidP="00755869">
      <w:pPr>
        <w:spacing w:after="0"/>
      </w:pPr>
      <w:r>
        <w:t>Thank you.</w:t>
      </w:r>
    </w:p>
    <w:p w:rsidR="00BA3079" w:rsidRDefault="00BA3079" w:rsidP="00755869">
      <w:pPr>
        <w:spacing w:after="0"/>
      </w:pPr>
    </w:p>
    <w:p w:rsidR="00BA3079" w:rsidRDefault="00BA3079" w:rsidP="00755869">
      <w:pPr>
        <w:spacing w:after="0"/>
      </w:pPr>
      <w:r>
        <w:t>Yours faithfully</w:t>
      </w:r>
    </w:p>
    <w:p w:rsidR="00BA3079" w:rsidRDefault="00BA3079" w:rsidP="00755869">
      <w:pPr>
        <w:spacing w:after="0"/>
      </w:pPr>
    </w:p>
    <w:p w:rsidR="00BA3079" w:rsidRDefault="00BA3079" w:rsidP="00755869">
      <w:pPr>
        <w:spacing w:after="0"/>
      </w:pPr>
    </w:p>
    <w:p w:rsidR="00BA3079" w:rsidRPr="00755869" w:rsidRDefault="00BA3079" w:rsidP="00755869">
      <w:pPr>
        <w:spacing w:after="0"/>
        <w:rPr>
          <w:u w:val="single"/>
        </w:rPr>
      </w:pPr>
      <w:r>
        <w:rPr>
          <w:u w:val="single"/>
        </w:rPr>
        <w:t>NAME</w:t>
      </w:r>
    </w:p>
    <w:sectPr w:rsidR="00BA3079" w:rsidRPr="00755869" w:rsidSect="005431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5869"/>
    <w:rsid w:val="00081107"/>
    <w:rsid w:val="003A1754"/>
    <w:rsid w:val="00496EEE"/>
    <w:rsid w:val="005431B5"/>
    <w:rsid w:val="006F6014"/>
    <w:rsid w:val="00755869"/>
    <w:rsid w:val="00B145DA"/>
    <w:rsid w:val="00BA3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address"/>
  <w:smartTagType w:namespaceuri="urn:schemas-microsoft-com:office:smarttags" w:name="Street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1B5"/>
    <w:pPr>
      <w:spacing w:after="200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99</Words>
  <Characters>566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nicky</dc:creator>
  <cp:keywords/>
  <dc:description/>
  <cp:lastModifiedBy>owner</cp:lastModifiedBy>
  <cp:revision>3</cp:revision>
  <cp:lastPrinted>2008-09-07T07:19:00Z</cp:lastPrinted>
  <dcterms:created xsi:type="dcterms:W3CDTF">2008-09-07T07:15:00Z</dcterms:created>
  <dcterms:modified xsi:type="dcterms:W3CDTF">2010-03-31T01:47:00Z</dcterms:modified>
</cp:coreProperties>
</file>